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CC9" w:rsidRPr="00EB6178" w:rsidRDefault="008C0CC9" w:rsidP="00AF083C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26" style="position:absolute;margin-left:-1pt;margin-top:11.35pt;width:505pt;height:45.6pt;z-index:251648000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 E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 E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 E E</w:t>
      </w:r>
    </w:p>
    <w:p w:rsidR="008C0CC9" w:rsidRPr="00EB6178" w:rsidRDefault="008C0CC9" w:rsidP="00AF083C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33" style="position:absolute;margin-left:-1pt;margin-top:11.35pt;width:505pt;height:45.6pt;z-index:251649024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 E E E E E E</w:t>
      </w:r>
    </w:p>
    <w:p w:rsidR="008C0CC9" w:rsidRPr="00EB6178" w:rsidRDefault="008C0CC9" w:rsidP="00AF083C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40" style="position:absolute;margin-left:-1pt;margin-top:11.35pt;width:505pt;height:45.6pt;z-index:251650048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 E E E E E E</w:t>
      </w:r>
    </w:p>
    <w:p w:rsidR="008C0CC9" w:rsidRPr="00EB6178" w:rsidRDefault="008C0CC9" w:rsidP="00AF083C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47" style="position:absolute;margin-left:-1pt;margin-top:11.35pt;width:505pt;height:45.6pt;z-index:251651072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 e E e E e E e E e E e E e</w:t>
      </w:r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8C0CC9" w:rsidRPr="00EB6178" w:rsidRDefault="008C0CC9" w:rsidP="00AF083C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54" style="position:absolute;margin-left:-1pt;margin-top:11.35pt;width:505pt;height:45.6pt;z-index:251652096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 e E e E e E e E e E e E e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8C0CC9" w:rsidRPr="00EB6178" w:rsidRDefault="008C0CC9" w:rsidP="00AF083C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 e</w:t>
      </w:r>
      <w:r>
        <w:rPr>
          <w:noProof/>
        </w:rPr>
        <w:pict>
          <v:group id="_x0000_s1061" style="position:absolute;margin-left:-1pt;margin-top:11.35pt;width:505pt;height:45.6pt;z-index:251653120;mso-position-horizontal-relative:text;mso-position-vertical-relative:text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E e E e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8C0CC9" w:rsidRPr="00EB6178" w:rsidRDefault="008C0CC9" w:rsidP="00AF083C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68" style="position:absolute;margin-left:-1pt;margin-top:11.35pt;width:505pt;height:45.6pt;z-index:251654144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 e E e</w:t>
      </w:r>
    </w:p>
    <w:p w:rsidR="008C0CC9" w:rsidRPr="00EB6178" w:rsidRDefault="008C0CC9" w:rsidP="00AF083C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 e</w:t>
      </w:r>
      <w:r>
        <w:rPr>
          <w:noProof/>
        </w:rPr>
        <w:pict>
          <v:group id="_x0000_s1075" style="position:absolute;margin-left:-1pt;margin-top:11.35pt;width:505pt;height:45.6pt;z-index:251655168;mso-position-horizontal-relative:text;mso-position-vertical-relative:text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E e</w:t>
      </w:r>
    </w:p>
    <w:p w:rsidR="008C0CC9" w:rsidRPr="00EB6178" w:rsidRDefault="008C0CC9" w:rsidP="00AF083C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82" style="position:absolute;margin-left:-1pt;margin-top:11.35pt;width:505pt;height:45.6pt;z-index:251656192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 e</w:t>
      </w:r>
    </w:p>
    <w:p w:rsidR="008C0CC9" w:rsidRPr="00EB6178" w:rsidRDefault="008C0CC9" w:rsidP="00AF083C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89" style="position:absolute;margin-left:-1pt;margin-top:11.35pt;width:505pt;height:45.6pt;z-index:251657216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 e</w:t>
      </w:r>
    </w:p>
    <w:p w:rsidR="008C0CC9" w:rsidRPr="008E0D0C" w:rsidRDefault="008C0CC9" w:rsidP="008E0D0C">
      <w:pPr>
        <w:ind w:right="-733"/>
        <w:rPr>
          <w:rFonts w:ascii="Hand writing Mutlu" w:hAnsi="Hand writing Mutlu"/>
          <w:b/>
          <w:bCs/>
          <w:iCs/>
          <w:outline/>
          <w:sz w:val="220"/>
          <w:szCs w:val="220"/>
        </w:rPr>
      </w:pPr>
      <w:r>
        <w:rPr>
          <w:noProof/>
          <w:lang w:eastAsia="tr-TR"/>
        </w:rPr>
        <w:pict>
          <v:line id="_x0000_s1096" style="position:absolute;z-index:251659264" from="23.25pt,37.5pt" to="380.1pt,37.5pt"/>
        </w:pict>
      </w:r>
      <w:r>
        <w:rPr>
          <w:noProof/>
          <w:lang w:eastAsia="tr-TR"/>
        </w:rPr>
        <w:pict>
          <v:shape id="_x0000_s1097" style="position:absolute;margin-left:18pt;margin-top:122.25pt;width:354.15pt;height:21.6pt;z-index:251658240;mso-position-horizontal:absolute;mso-position-vertical:absolute" coordsize="7083,1" path="m,l7083,e" filled="f">
            <v:path arrowok="t"/>
          </v:shape>
        </w:pict>
      </w:r>
      <w:r>
        <w:rPr>
          <w:noProof/>
          <w:lang w:eastAsia="tr-TR"/>
        </w:rPr>
        <w:pict>
          <v:shape id="_x0000_s1098" style="position:absolute;margin-left:27pt;margin-top:77.8pt;width:353.1pt;height:12.05pt;z-index:251660288;mso-position-horizontal:absolute;mso-position-vertical:absolute" coordsize="7062,1" path="m,l7062,e" filled="f">
            <v:path arrowok="t"/>
          </v:shape>
        </w:pict>
      </w:r>
      <w:r>
        <w:rPr>
          <w:rFonts w:ascii="Hand writing Mutlu" w:hAnsi="Hand writing Mutlu"/>
          <w:b/>
          <w:bCs/>
          <w:iCs/>
          <w:outline/>
          <w:sz w:val="220"/>
          <w:szCs w:val="220"/>
        </w:rPr>
        <w:t>E e E e</w:t>
      </w:r>
    </w:p>
    <w:p w:rsidR="008C0CC9" w:rsidRPr="00EB6178" w:rsidRDefault="008C0CC9" w:rsidP="00AF083C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099" style="position:absolute;margin-left:-1pt;margin-top:11.35pt;width:505pt;height:45.6pt;z-index:251661312" coordorigin="1413,7777" coordsize="9004,600">
            <v:line id="_x0000_s1100" style="position:absolute" from="1413,7777" to="10413,7777"/>
            <v:line id="_x0000_s1101" style="position:absolute" from="1413,7957" to="10413,7957"/>
            <v:line id="_x0000_s1102" style="position:absolute" from="1417,8197" to="10417,8197"/>
            <v:line id="_x0000_s1103" style="position:absolute" from="1417,8377" to="10417,8377"/>
            <v:line id="_x0000_s1104" style="position:absolute" from="10417,7777" to="10417,8344"/>
            <v:line id="_x0000_s1105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E E E E E E E E E E E E E </w:t>
      </w:r>
    </w:p>
    <w:p w:rsidR="008C0CC9" w:rsidRPr="00EB6178" w:rsidRDefault="008C0CC9" w:rsidP="00AF083C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noProof/>
        </w:rPr>
        <w:pict>
          <v:group id="_x0000_s1106" style="position:absolute;margin-left:-1pt;margin-top:11.35pt;width:505pt;height:45.6pt;z-index:251662336" coordorigin="1413,7777" coordsize="9004,600">
            <v:line id="_x0000_s1107" style="position:absolute" from="1413,7777" to="10413,7777"/>
            <v:line id="_x0000_s1108" style="position:absolute" from="1413,7957" to="10413,7957"/>
            <v:line id="_x0000_s1109" style="position:absolute" from="1417,8197" to="10417,8197"/>
            <v:line id="_x0000_s1110" style="position:absolute" from="1417,8377" to="10417,8377"/>
            <v:line id="_x0000_s1111" style="position:absolute" from="10417,7777" to="10417,8344"/>
            <v:line id="_x0000_s1112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E E E E E E E E E E E E E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8C0CC9" w:rsidRPr="00EB6178" w:rsidRDefault="008C0CC9" w:rsidP="00AF083C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E E E E E E E </w:t>
      </w:r>
      <w:r>
        <w:rPr>
          <w:noProof/>
        </w:rPr>
        <w:pict>
          <v:group id="_x0000_s1113" style="position:absolute;margin-left:-1pt;margin-top:11.35pt;width:505pt;height:45.6pt;z-index:251663360;mso-position-horizontal-relative:text;mso-position-vertical-relative:text" coordorigin="1413,7777" coordsize="9004,600">
            <v:line id="_x0000_s1114" style="position:absolute" from="1413,7777" to="10413,7777"/>
            <v:line id="_x0000_s1115" style="position:absolute" from="1413,7957" to="10413,7957"/>
            <v:line id="_x0000_s1116" style="position:absolute" from="1417,8197" to="10417,8197"/>
            <v:line id="_x0000_s1117" style="position:absolute" from="1417,8377" to="10417,8377"/>
            <v:line id="_x0000_s1118" style="position:absolute" from="10417,7777" to="10417,8344"/>
            <v:line id="_x0000_s1119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8C0CC9" w:rsidRPr="00EB6178" w:rsidRDefault="008C0CC9" w:rsidP="00AF083C">
      <w:pPr>
        <w:pStyle w:val="Heading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 E E</w:t>
      </w:r>
      <w:r>
        <w:rPr>
          <w:noProof/>
        </w:rPr>
        <w:pict>
          <v:group id="_x0000_s1120" style="position:absolute;margin-left:-1pt;margin-top:11.35pt;width:505pt;height:45.6pt;z-index:251664384;mso-position-horizontal-relative:text;mso-position-vertical-relative:text" coordorigin="1413,7777" coordsize="9004,600">
            <v:line id="_x0000_s1121" style="position:absolute" from="1413,7777" to="10413,7777"/>
            <v:line id="_x0000_s1122" style="position:absolute" from="1413,7957" to="10413,7957"/>
            <v:line id="_x0000_s1123" style="position:absolute" from="1417,8197" to="10417,8197"/>
            <v:line id="_x0000_s1124" style="position:absolute" from="1417,8377" to="10417,8377"/>
            <v:line id="_x0000_s1125" style="position:absolute" from="10417,7777" to="10417,8344"/>
            <v:line id="_x0000_s1126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8C0CC9" w:rsidRPr="00AF083C" w:rsidRDefault="008C0CC9" w:rsidP="00AF083C">
      <w:pPr>
        <w:pStyle w:val="Heading1"/>
        <w:spacing w:after="240"/>
        <w:jc w:val="left"/>
      </w:pP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E E E </w:t>
      </w:r>
      <w:r>
        <w:rPr>
          <w:noProof/>
        </w:rPr>
        <w:pict>
          <v:group id="_x0000_s1127" style="position:absolute;margin-left:-1pt;margin-top:11.35pt;width:505pt;height:45.6pt;z-index:251665408;mso-position-horizontal-relative:text;mso-position-vertical-relative:text" coordorigin="1413,7777" coordsize="9004,600">
            <v:line id="_x0000_s1128" style="position:absolute" from="1413,7777" to="10413,7777"/>
            <v:line id="_x0000_s1129" style="position:absolute" from="1413,7957" to="10413,7957"/>
            <v:line id="_x0000_s1130" style="position:absolute" from="1417,8197" to="10417,8197"/>
            <v:line id="_x0000_s1131" style="position:absolute" from="1417,8377" to="10417,8377"/>
            <v:line id="_x0000_s1132" style="position:absolute" from="10417,7777" to="10417,8344"/>
            <v:line id="_x0000_s1133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8C0CC9" w:rsidRPr="00AF083C" w:rsidRDefault="008C0CC9" w:rsidP="008E0D0C">
      <w:pPr>
        <w:pStyle w:val="Heading1"/>
        <w:spacing w:after="240"/>
        <w:jc w:val="left"/>
      </w:pP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E E E </w:t>
      </w:r>
      <w:r>
        <w:rPr>
          <w:noProof/>
        </w:rPr>
        <w:pict>
          <v:group id="_x0000_s1134" style="position:absolute;margin-left:-1pt;margin-top:11.35pt;width:505pt;height:45.6pt;z-index:251666432;mso-position-horizontal-relative:text;mso-position-vertical-relative:text" coordorigin="1413,7777" coordsize="9004,600">
            <v:line id="_x0000_s1135" style="position:absolute" from="1413,7777" to="10413,7777"/>
            <v:line id="_x0000_s1136" style="position:absolute" from="1413,7957" to="10413,7957"/>
            <v:line id="_x0000_s1137" style="position:absolute" from="1417,8197" to="10417,8197"/>
            <v:line id="_x0000_s1138" style="position:absolute" from="1417,8377" to="10417,8377"/>
            <v:line id="_x0000_s1139" style="position:absolute" from="10417,7777" to="10417,8344"/>
            <v:line id="_x0000_s1140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8C0CC9" w:rsidRPr="00AF083C" w:rsidRDefault="008C0CC9" w:rsidP="008E0D0C">
      <w:pPr>
        <w:pStyle w:val="Heading1"/>
        <w:spacing w:after="240"/>
        <w:jc w:val="left"/>
      </w:pP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E E E </w:t>
      </w:r>
      <w:r>
        <w:rPr>
          <w:noProof/>
        </w:rPr>
        <w:pict>
          <v:group id="_x0000_s1141" style="position:absolute;margin-left:-1pt;margin-top:11.35pt;width:505pt;height:45.6pt;z-index:251667456;mso-position-horizontal-relative:text;mso-position-vertical-relative:text" coordorigin="1413,7777" coordsize="9004,600">
            <v:line id="_x0000_s1142" style="position:absolute" from="1413,7777" to="10413,7777"/>
            <v:line id="_x0000_s1143" style="position:absolute" from="1413,7957" to="10413,7957"/>
            <v:line id="_x0000_s1144" style="position:absolute" from="1417,8197" to="10417,8197"/>
            <v:line id="_x0000_s1145" style="position:absolute" from="1417,8377" to="10417,8377"/>
            <v:line id="_x0000_s1146" style="position:absolute" from="10417,7777" to="10417,8344"/>
            <v:line id="_x0000_s1147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8C0CC9" w:rsidRPr="007152E6" w:rsidRDefault="008C0CC9" w:rsidP="007152E6">
      <w:pPr>
        <w:ind w:firstLine="708"/>
      </w:pPr>
    </w:p>
    <w:sectPr w:rsidR="008C0CC9" w:rsidRPr="007152E6" w:rsidSect="00AF083C">
      <w:pgSz w:w="11906" w:h="16838"/>
      <w:pgMar w:top="1135" w:right="1417" w:bottom="127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36AD"/>
    <w:rsid w:val="000163F9"/>
    <w:rsid w:val="003070ED"/>
    <w:rsid w:val="003E74B2"/>
    <w:rsid w:val="006B36AD"/>
    <w:rsid w:val="007152E6"/>
    <w:rsid w:val="00865C66"/>
    <w:rsid w:val="008C0CC9"/>
    <w:rsid w:val="008E0D0C"/>
    <w:rsid w:val="00AF083C"/>
    <w:rsid w:val="00B02135"/>
    <w:rsid w:val="00E33A92"/>
    <w:rsid w:val="00EB6178"/>
    <w:rsid w:val="00EE0F20"/>
    <w:rsid w:val="00FE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3F9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6AD"/>
    <w:pPr>
      <w:keepNext/>
      <w:spacing w:after="0" w:line="240" w:lineRule="auto"/>
      <w:jc w:val="center"/>
      <w:outlineLvl w:val="0"/>
    </w:pPr>
    <w:rPr>
      <w:rFonts w:ascii="Verdana" w:eastAsia="Times New Roman" w:hAnsi="Verdana"/>
      <w:b/>
      <w:bCs/>
      <w:color w:val="FF0000"/>
      <w:sz w:val="20"/>
      <w:szCs w:val="24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36AD"/>
    <w:rPr>
      <w:rFonts w:ascii="Verdana" w:hAnsi="Verdana" w:cs="Times New Roman"/>
      <w:b/>
      <w:bCs/>
      <w:color w:val="FF0000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8E0D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577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40</Words>
  <Characters>234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netel</dc:creator>
  <cp:keywords/>
  <dc:description/>
  <cp:lastModifiedBy>mehmet özer</cp:lastModifiedBy>
  <cp:revision>4</cp:revision>
  <cp:lastPrinted>2009-10-13T11:21:00Z</cp:lastPrinted>
  <dcterms:created xsi:type="dcterms:W3CDTF">2008-10-07T19:58:00Z</dcterms:created>
  <dcterms:modified xsi:type="dcterms:W3CDTF">2009-10-13T11:21:00Z</dcterms:modified>
</cp:coreProperties>
</file>